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904180" w14:textId="77777777" w:rsidR="002B7A8E" w:rsidRDefault="002B7A8E" w:rsidP="002B7A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WARDE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22DA9C3" w14:textId="77777777" w:rsidR="002B7A8E" w:rsidRDefault="002B7A8E" w:rsidP="002B7A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14:paraId="7CD664A5" w14:textId="77777777" w:rsidR="002B7A8E" w:rsidRDefault="002B7A8E" w:rsidP="002B7A8E">
      <w:pPr>
        <w:rPr>
          <w:rFonts w:ascii="Times New Roman" w:hAnsi="Times New Roman" w:cs="Times New Roman"/>
        </w:rPr>
      </w:pPr>
    </w:p>
    <w:p w14:paraId="47E000BB" w14:textId="77777777" w:rsidR="002B7A8E" w:rsidRDefault="002B7A8E" w:rsidP="002B7A8E">
      <w:pPr>
        <w:rPr>
          <w:rFonts w:ascii="Times New Roman" w:hAnsi="Times New Roman" w:cs="Times New Roman"/>
        </w:rPr>
      </w:pPr>
    </w:p>
    <w:p w14:paraId="7788EA42" w14:textId="77777777" w:rsidR="002B7A8E" w:rsidRDefault="002B7A8E" w:rsidP="002B7A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Henry Gumby of Maldon, Essex(q.v.).</w:t>
      </w:r>
    </w:p>
    <w:p w14:paraId="5A8FEE7F" w14:textId="77777777" w:rsidR="002B7A8E" w:rsidRDefault="002B7A8E" w:rsidP="002B7A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248B7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EBD562D" w14:textId="77777777" w:rsidR="002B7A8E" w:rsidRDefault="002B7A8E" w:rsidP="002B7A8E">
      <w:pPr>
        <w:rPr>
          <w:rFonts w:ascii="Times New Roman" w:hAnsi="Times New Roman" w:cs="Times New Roman"/>
        </w:rPr>
      </w:pPr>
    </w:p>
    <w:p w14:paraId="209FE699" w14:textId="77777777" w:rsidR="002B7A8E" w:rsidRDefault="002B7A8E" w:rsidP="002B7A8E">
      <w:pPr>
        <w:rPr>
          <w:rFonts w:ascii="Times New Roman" w:hAnsi="Times New Roman" w:cs="Times New Roman"/>
        </w:rPr>
      </w:pPr>
    </w:p>
    <w:p w14:paraId="315E44CA" w14:textId="77777777" w:rsidR="002B7A8E" w:rsidRDefault="002B7A8E" w:rsidP="002B7A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March 2019</w:t>
      </w:r>
    </w:p>
    <w:p w14:paraId="66B877B5" w14:textId="77777777" w:rsidR="006B2F86" w:rsidRPr="00E71FC3" w:rsidRDefault="002B7A8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72F70" w14:textId="77777777" w:rsidR="002B7A8E" w:rsidRDefault="002B7A8E" w:rsidP="00E71FC3">
      <w:r>
        <w:separator/>
      </w:r>
    </w:p>
  </w:endnote>
  <w:endnote w:type="continuationSeparator" w:id="0">
    <w:p w14:paraId="6B21C781" w14:textId="77777777" w:rsidR="002B7A8E" w:rsidRDefault="002B7A8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5490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551F7" w14:textId="77777777" w:rsidR="002B7A8E" w:rsidRDefault="002B7A8E" w:rsidP="00E71FC3">
      <w:r>
        <w:separator/>
      </w:r>
    </w:p>
  </w:footnote>
  <w:footnote w:type="continuationSeparator" w:id="0">
    <w:p w14:paraId="6B49355B" w14:textId="77777777" w:rsidR="002B7A8E" w:rsidRDefault="002B7A8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A8E"/>
    <w:rsid w:val="001A7C09"/>
    <w:rsid w:val="002B7A8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3FE28"/>
  <w15:chartTrackingRefBased/>
  <w15:docId w15:val="{010B2214-A929-4ABE-BCA5-A39C03D8A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7A8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B7A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2019-03-24T20:43:00Z</dcterms:created>
  <dcterms:modified xsi:type="dcterms:W3CDTF">2019-03-24T20:43:00Z</dcterms:modified>
</cp:coreProperties>
</file>